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  <w:t>开展“</w:t>
      </w:r>
      <w:r>
        <w:rPr>
          <w:rFonts w:ascii="方正小标宋简体" w:hAnsi="华文中宋" w:eastAsia="方正小标宋简体"/>
          <w:b/>
          <w:color w:val="000000"/>
          <w:sz w:val="44"/>
          <w:szCs w:val="44"/>
        </w:rPr>
        <w:t>10.14</w:t>
      </w:r>
      <w:r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  <w:t>”世界标准化日宣传活动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  <w:t>服务指南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一、办理依据</w:t>
      </w:r>
    </w:p>
    <w:p>
      <w:pPr>
        <w:spacing w:line="62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标准化工作需要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二、承办机构</w:t>
      </w:r>
    </w:p>
    <w:p>
      <w:pPr>
        <w:spacing w:line="52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怀远县市场监管局质量认证与标准计量科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三、服务对象</w:t>
      </w:r>
    </w:p>
    <w:p>
      <w:pPr>
        <w:spacing w:line="62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公民、法人、社会组织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四、服务条件</w:t>
      </w:r>
    </w:p>
    <w:p>
      <w:pPr>
        <w:spacing w:line="62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无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五、服务流程</w:t>
      </w:r>
    </w:p>
    <w:p>
      <w:pPr>
        <w:spacing w:line="62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根据每年世界标准日主题开展相关宣传活动。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六、服务时限</w:t>
      </w:r>
    </w:p>
    <w:p>
      <w:pPr>
        <w:spacing w:line="62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以每年省质监局正式下发通知为准。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七、收费依据及标准</w:t>
      </w:r>
    </w:p>
    <w:p>
      <w:pPr>
        <w:spacing w:line="62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免费</w:t>
      </w:r>
    </w:p>
    <w:p>
      <w:pPr>
        <w:spacing w:line="62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八、咨询方式</w:t>
      </w:r>
    </w:p>
    <w:p>
      <w:pPr>
        <w:spacing w:line="52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怀远县市场监管局质量认证与标准计量科</w:t>
      </w:r>
    </w:p>
    <w:p>
      <w:pPr>
        <w:pStyle w:val="8"/>
        <w:spacing w:line="620" w:lineRule="exact"/>
        <w:ind w:left="31680" w:leftChars="200" w:firstLine="31680" w:firstLineChars="5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电话：</w:t>
      </w:r>
      <w:r>
        <w:rPr>
          <w:rFonts w:ascii="仿宋_GB2312" w:hAnsi="黑体" w:eastAsia="仿宋_GB2312"/>
          <w:color w:val="000000"/>
          <w:sz w:val="32"/>
          <w:szCs w:val="32"/>
        </w:rPr>
        <w:t>0552-</w:t>
      </w:r>
      <w:r>
        <w:rPr>
          <w:rFonts w:hint="eastAsia" w:ascii="仿宋_GB2312" w:hAnsi="黑体" w:eastAsia="仿宋_GB2312"/>
          <w:color w:val="000000"/>
          <w:sz w:val="32"/>
          <w:szCs w:val="32"/>
          <w:lang w:val="en-US" w:eastAsia="zh-CN"/>
        </w:rPr>
        <w:t>8855921</w:t>
      </w:r>
    </w:p>
    <w:p>
      <w:pPr>
        <w:pStyle w:val="8"/>
        <w:spacing w:line="620" w:lineRule="exact"/>
        <w:ind w:left="31680" w:leftChars="200" w:firstLine="31680" w:firstLineChars="5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744"/>
    <w:rsid w:val="000B7DCC"/>
    <w:rsid w:val="000C6368"/>
    <w:rsid w:val="00124D42"/>
    <w:rsid w:val="001B5D56"/>
    <w:rsid w:val="001C5DD0"/>
    <w:rsid w:val="002A2718"/>
    <w:rsid w:val="002B3F4B"/>
    <w:rsid w:val="002E5200"/>
    <w:rsid w:val="0030221C"/>
    <w:rsid w:val="00385C47"/>
    <w:rsid w:val="003966D2"/>
    <w:rsid w:val="003B776A"/>
    <w:rsid w:val="004827B7"/>
    <w:rsid w:val="004C2540"/>
    <w:rsid w:val="005E11E1"/>
    <w:rsid w:val="00671653"/>
    <w:rsid w:val="0072289C"/>
    <w:rsid w:val="00782A17"/>
    <w:rsid w:val="007B6935"/>
    <w:rsid w:val="007F789F"/>
    <w:rsid w:val="00840744"/>
    <w:rsid w:val="00857ABE"/>
    <w:rsid w:val="0089659A"/>
    <w:rsid w:val="008F65A2"/>
    <w:rsid w:val="009A42C5"/>
    <w:rsid w:val="009E04CE"/>
    <w:rsid w:val="00A748FD"/>
    <w:rsid w:val="00AC6A50"/>
    <w:rsid w:val="00B14ACF"/>
    <w:rsid w:val="00B25EA7"/>
    <w:rsid w:val="00C135DF"/>
    <w:rsid w:val="00C615DB"/>
    <w:rsid w:val="00C700E1"/>
    <w:rsid w:val="00C955CD"/>
    <w:rsid w:val="00CB44A6"/>
    <w:rsid w:val="00D2087D"/>
    <w:rsid w:val="00D8753D"/>
    <w:rsid w:val="00E745B4"/>
    <w:rsid w:val="00E91AB8"/>
    <w:rsid w:val="00F4790B"/>
    <w:rsid w:val="0A44469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Strong"/>
    <w:basedOn w:val="4"/>
    <w:qFormat/>
    <w:uiPriority w:val="99"/>
    <w:rPr>
      <w:rFonts w:cs="Times New Roman"/>
      <w:b/>
    </w:rPr>
  </w:style>
  <w:style w:type="character" w:customStyle="1" w:styleId="7">
    <w:name w:val="Heading 1 Char"/>
    <w:basedOn w:val="4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30</Words>
  <Characters>173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2016-08-16T01:31:00Z</dcterms:created>
  <dc:creator>Administrator</dc:creator>
  <cp:lastModifiedBy>Administrator</cp:lastModifiedBy>
  <dcterms:modified xsi:type="dcterms:W3CDTF">2016-11-04T03:04:14Z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